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D6998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D6998" w:rsidRPr="001D2459" w:rsidRDefault="008D329F" w:rsidP="002D699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2D6998" w:rsidRPr="002D6998" w:rsidRDefault="002D6998" w:rsidP="002D699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699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λάστιχα εκγύμνασης (ΛΑΣΤΙΧΑ ΓΥΜΝΑΣΤΙΚΗΣ </w:t>
            </w:r>
            <w:r w:rsidRPr="002D699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THERABAND</w:t>
            </w:r>
            <w:r w:rsidRPr="002D699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45,5</w:t>
            </w:r>
            <w:r w:rsidRPr="002D699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m</w:t>
            </w:r>
            <w:r w:rsidRPr="002D699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2D699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LATEX</w:t>
            </w:r>
            <w:r w:rsidRPr="002D699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2D699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FREE</w:t>
            </w:r>
            <w:r w:rsidRPr="002D699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  <w:p w:rsidR="008D329F" w:rsidRPr="001D2459" w:rsidRDefault="008D329F" w:rsidP="002D699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120EC8" w:rsidRDefault="002D699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69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ΛΑΣΤΙΧΑ ΓΥΜΝΑΣΤΙΚΗΣ </w:t>
            </w:r>
            <w:r w:rsidRPr="002D699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THERABAND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2D6998" w:rsidRDefault="002D699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ΔΙΆΣΤΑΣΗ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2D699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2D69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45,5</w:t>
            </w:r>
            <w:r w:rsidRPr="002D699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45949" w:rsidRDefault="002D699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699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LATEX</w:t>
            </w:r>
            <w:r w:rsidRPr="002D69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2D6998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FREE</w:t>
            </w:r>
            <w:bookmarkStart w:id="0" w:name="_GoBack"/>
            <w:bookmarkEnd w:id="0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9076C1" w:rsidRDefault="002D699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2D699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EC8"/>
    <w:rsid w:val="001D2459"/>
    <w:rsid w:val="0024151E"/>
    <w:rsid w:val="002C5B52"/>
    <w:rsid w:val="002D6998"/>
    <w:rsid w:val="002F1C42"/>
    <w:rsid w:val="00412CA5"/>
    <w:rsid w:val="004C2372"/>
    <w:rsid w:val="007B2043"/>
    <w:rsid w:val="007C3968"/>
    <w:rsid w:val="008D329F"/>
    <w:rsid w:val="009076C1"/>
    <w:rsid w:val="00924F14"/>
    <w:rsid w:val="009A6F68"/>
    <w:rsid w:val="00A45949"/>
    <w:rsid w:val="00A85EE5"/>
    <w:rsid w:val="00C4006A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5C50C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E2AF1346</Template>
  <TotalTime>1</TotalTime>
  <Pages>1</Pages>
  <Words>40</Words>
  <Characters>273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2025-10-17T10:28:00Z</dcterms:created>
  <dcterms:modified xsi:type="dcterms:W3CDTF">2025-11-20T11:03:00Z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